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B5B5E">
        <w:rPr>
          <w:rFonts w:ascii="Arial" w:hAnsi="Arial"/>
          <w:b/>
          <w:noProof/>
          <w:sz w:val="24"/>
          <w:lang w:eastAsia="en-US"/>
        </w:rPr>
        <w:t>3GPP TSG RAN Meeting #7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Pr="00EE6994">
        <w:rPr>
          <w:rFonts w:ascii="Arial" w:hAnsi="Arial"/>
          <w:b/>
          <w:noProof/>
          <w:sz w:val="24"/>
          <w:lang w:eastAsia="en-US"/>
        </w:rPr>
        <w:t>RP-</w:t>
      </w:r>
      <w:r w:rsidR="00BD785C" w:rsidRPr="00BD785C">
        <w:rPr>
          <w:rFonts w:ascii="Arial" w:hAnsi="Arial"/>
          <w:b/>
          <w:noProof/>
          <w:sz w:val="24"/>
          <w:lang w:eastAsia="en-US"/>
        </w:rPr>
        <w:t>172539</w:t>
      </w:r>
    </w:p>
    <w:p w:rsidR="006D6B31" w:rsidRPr="00CB5B5E" w:rsidRDefault="009E7C64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Lisbon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Portugal</w:t>
      </w:r>
      <w:r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1 </w:t>
      </w:r>
      <w:r>
        <w:rPr>
          <w:rFonts w:ascii="Arial" w:hAnsi="Arial"/>
          <w:b/>
          <w:noProof/>
          <w:sz w:val="24"/>
          <w:lang w:eastAsia="en-US"/>
        </w:rPr>
        <w:t>Dec</w:t>
      </w:r>
      <w:r w:rsidRPr="00CB5B5E">
        <w:rPr>
          <w:rFonts w:ascii="Arial" w:hAnsi="Arial"/>
          <w:b/>
          <w:noProof/>
          <w:sz w:val="24"/>
          <w:lang w:eastAsia="en-US"/>
        </w:rPr>
        <w:t>ember 2017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 w:eastAsia="ja-JP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BD785C" w:rsidRPr="00BD785C">
        <w:rPr>
          <w:rFonts w:cs="Arial" w:hint="eastAsia"/>
          <w:b/>
          <w:bCs/>
          <w:sz w:val="24"/>
          <w:lang w:val="en-US"/>
        </w:rPr>
        <w:t>9.3.2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7F534C" w:rsidRPr="007F534C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9C250C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386F3F">
        <w:rPr>
          <w:rFonts w:ascii="Arial" w:hAnsi="Arial" w:cs="Arial" w:hint="eastAsia"/>
          <w:b/>
          <w:bCs/>
          <w:sz w:val="24"/>
          <w:lang w:eastAsia="zh-CN"/>
        </w:rPr>
        <w:t>Draft skeleton of TR37.910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386F3F">
        <w:rPr>
          <w:rFonts w:ascii="Arial" w:hAnsi="Arial" w:cs="Arial" w:hint="eastAsia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156015" w:rsidRDefault="00D10795" w:rsidP="00A6737E">
      <w:pPr>
        <w:rPr>
          <w:lang w:eastAsia="zh-CN"/>
        </w:rPr>
      </w:pPr>
      <w:r>
        <w:rPr>
          <w:rFonts w:eastAsia="SimSun" w:hint="eastAsia"/>
          <w:lang w:eastAsia="zh-CN"/>
        </w:rPr>
        <w:t>At RAN#7</w:t>
      </w:r>
      <w:r>
        <w:rPr>
          <w:rFonts w:hint="eastAsia"/>
          <w:lang w:eastAsia="zh-CN"/>
        </w:rPr>
        <w:t>5</w:t>
      </w:r>
      <w:r>
        <w:rPr>
          <w:rFonts w:eastAsia="SimSun" w:hint="eastAsia"/>
          <w:lang w:eastAsia="zh-CN"/>
        </w:rPr>
        <w:t xml:space="preserve"> meeting in </w:t>
      </w:r>
      <w:r>
        <w:rPr>
          <w:rFonts w:hint="eastAsia"/>
          <w:lang w:eastAsia="zh-CN"/>
        </w:rPr>
        <w:t xml:space="preserve">March 2017, </w:t>
      </w:r>
      <w:r w:rsidRPr="002E4950">
        <w:rPr>
          <w:lang w:eastAsia="zh-CN"/>
        </w:rPr>
        <w:t>New Study Item on Self Evaluation towards IMT-2020 submission</w:t>
      </w:r>
      <w:r>
        <w:rPr>
          <w:rFonts w:hint="eastAsia"/>
          <w:lang w:eastAsia="zh-CN"/>
        </w:rPr>
        <w:t xml:space="preserve"> was approved [1] and further revised in [2] a</w:t>
      </w:r>
      <w:r>
        <w:rPr>
          <w:rFonts w:eastAsia="SimSun" w:hint="eastAsia"/>
          <w:lang w:eastAsia="zh-CN"/>
        </w:rPr>
        <w:t>t RAN#7</w:t>
      </w:r>
      <w:r>
        <w:rPr>
          <w:rFonts w:hint="eastAsia"/>
          <w:lang w:eastAsia="zh-CN"/>
        </w:rPr>
        <w:t>6</w:t>
      </w:r>
      <w:r>
        <w:rPr>
          <w:rFonts w:eastAsia="SimSun" w:hint="eastAsia"/>
          <w:lang w:eastAsia="zh-CN"/>
        </w:rPr>
        <w:t xml:space="preserve"> meeting</w:t>
      </w:r>
      <w:r>
        <w:rPr>
          <w:rFonts w:hint="eastAsia"/>
          <w:lang w:eastAsia="zh-CN"/>
        </w:rPr>
        <w:t>.</w:t>
      </w:r>
      <w:r w:rsidR="00AE2D33">
        <w:rPr>
          <w:rFonts w:hint="eastAsia"/>
          <w:lang w:eastAsia="zh-CN"/>
        </w:rPr>
        <w:t xml:space="preserve"> The outcome of </w:t>
      </w:r>
      <w:r w:rsidR="00AE2D33">
        <w:rPr>
          <w:lang w:eastAsia="zh-CN"/>
        </w:rPr>
        <w:t>this</w:t>
      </w:r>
      <w:r w:rsidR="00AE2D33">
        <w:rPr>
          <w:rFonts w:hint="eastAsia"/>
          <w:lang w:eastAsia="zh-CN"/>
        </w:rPr>
        <w:t xml:space="preserve"> SI will be documented in TR 37.910 </w:t>
      </w:r>
      <w:r w:rsidR="00AE2D33">
        <w:rPr>
          <w:lang w:eastAsia="zh-CN"/>
        </w:rPr>
        <w:t>“</w:t>
      </w:r>
      <w:r w:rsidR="00CD3522" w:rsidRPr="00CD3522">
        <w:rPr>
          <w:lang w:eastAsia="zh-CN"/>
        </w:rPr>
        <w:t>Study on Self Evaluation towards IMT-2020 Submission</w:t>
      </w:r>
      <w:r w:rsidR="00AE2D33">
        <w:rPr>
          <w:lang w:eastAsia="zh-CN"/>
        </w:rPr>
        <w:t>”</w:t>
      </w:r>
      <w:r w:rsidR="00CD3522">
        <w:rPr>
          <w:rFonts w:hint="eastAsia"/>
          <w:lang w:eastAsia="zh-CN"/>
        </w:rPr>
        <w:t xml:space="preserve">. This document provides the draft skeleton of TR 37.910.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AD53FF">
        <w:rPr>
          <w:rFonts w:hint="eastAsia"/>
        </w:rPr>
        <w:t>Draft Skeleton of TR 37.910</w:t>
      </w:r>
    </w:p>
    <w:p w:rsidR="00C0388C" w:rsidRDefault="00F41320" w:rsidP="00F41320">
      <w:pPr>
        <w:rPr>
          <w:lang w:eastAsia="zh-CN"/>
        </w:rPr>
      </w:pPr>
      <w:r w:rsidRPr="00F41320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draft sk</w:t>
      </w:r>
      <w:r w:rsidR="004532E8">
        <w:rPr>
          <w:rFonts w:hint="eastAsia"/>
          <w:lang w:eastAsia="zh-CN"/>
        </w:rPr>
        <w:t xml:space="preserve">eleton of TR 37.910 is </w:t>
      </w:r>
      <w:r w:rsidR="00F02966">
        <w:rPr>
          <w:rFonts w:hint="eastAsia"/>
          <w:lang w:eastAsia="zh-CN"/>
        </w:rPr>
        <w:t xml:space="preserve">in the </w:t>
      </w:r>
      <w:r w:rsidR="004532E8">
        <w:rPr>
          <w:rFonts w:hint="eastAsia"/>
          <w:lang w:eastAsia="zh-CN"/>
        </w:rPr>
        <w:t>attach</w:t>
      </w:r>
      <w:r w:rsidR="00F02966">
        <w:rPr>
          <w:rFonts w:hint="eastAsia"/>
          <w:lang w:eastAsia="zh-CN"/>
        </w:rPr>
        <w:t>ment</w:t>
      </w:r>
      <w:r>
        <w:rPr>
          <w:rFonts w:hint="eastAsia"/>
          <w:lang w:eastAsia="zh-CN"/>
        </w:rPr>
        <w:t>.</w:t>
      </w:r>
    </w:p>
    <w:p w:rsidR="00D064A8" w:rsidRDefault="000959FC" w:rsidP="00D064A8">
      <w:pPr>
        <w:pStyle w:val="1"/>
      </w:pPr>
      <w:r>
        <w:rPr>
          <w:rFonts w:hint="eastAsia"/>
        </w:rPr>
        <w:t>3</w:t>
      </w:r>
      <w:r w:rsidR="006F3CF9">
        <w:rPr>
          <w:rFonts w:hint="eastAsia"/>
        </w:rPr>
        <w:tab/>
      </w:r>
      <w:r>
        <w:rPr>
          <w:rFonts w:hint="eastAsia"/>
        </w:rPr>
        <w:t>Conclusion</w:t>
      </w:r>
    </w:p>
    <w:p w:rsidR="00744DEC" w:rsidRPr="00C0388C" w:rsidRDefault="000959FC" w:rsidP="00744DEC">
      <w:pPr>
        <w:tabs>
          <w:tab w:val="left" w:pos="5979"/>
        </w:tabs>
        <w:rPr>
          <w:lang w:val="en-US" w:eastAsia="zh-CN"/>
        </w:rPr>
      </w:pPr>
      <w:r>
        <w:rPr>
          <w:rFonts w:hint="eastAsia"/>
          <w:lang w:val="en-US" w:eastAsia="zh-CN"/>
        </w:rPr>
        <w:t>It is proposed to approve the draft skeleton of TR 37.910</w:t>
      </w:r>
      <w:r w:rsidR="00D37F3A">
        <w:rPr>
          <w:rFonts w:hint="eastAsia"/>
          <w:lang w:val="en-US" w:eastAsia="zh-CN"/>
        </w:rPr>
        <w:t xml:space="preserve"> as attached in section 2</w:t>
      </w:r>
      <w:r w:rsidR="00744DEC">
        <w:rPr>
          <w:rFonts w:hint="eastAsia"/>
          <w:b/>
          <w:lang w:val="en-US" w:eastAsia="zh-CN"/>
        </w:rPr>
        <w:t>.</w:t>
      </w:r>
    </w:p>
    <w:p w:rsidR="009374E6" w:rsidRPr="00CE24ED" w:rsidRDefault="003A643D" w:rsidP="000959FC">
      <w:pPr>
        <w:pStyle w:val="1"/>
        <w:tabs>
          <w:tab w:val="left" w:pos="5979"/>
        </w:tabs>
        <w:rPr>
          <w:lang w:val="en-US"/>
        </w:rPr>
      </w:pPr>
      <w:r>
        <w:rPr>
          <w:rFonts w:hint="eastAsia"/>
          <w:lang w:val="en-US"/>
        </w:rPr>
        <w:t>Reference</w:t>
      </w:r>
      <w:r w:rsidR="000959FC">
        <w:rPr>
          <w:lang w:val="en-US"/>
        </w:rPr>
        <w:tab/>
      </w:r>
    </w:p>
    <w:p w:rsidR="005E5BB1" w:rsidRDefault="005E5BB1" w:rsidP="005E5BB1">
      <w:pPr>
        <w:pStyle w:val="References"/>
        <w:numPr>
          <w:ilvl w:val="0"/>
          <w:numId w:val="30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 w:rsidRPr="002E4950">
        <w:rPr>
          <w:lang w:eastAsia="zh-CN"/>
        </w:rPr>
        <w:t>RP-170832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2E4950">
        <w:rPr>
          <w:lang w:eastAsia="zh-CN"/>
        </w:rPr>
        <w:t>New Study Item on Self Evaluation towards IMT-2020 submission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2E4950">
        <w:rPr>
          <w:lang w:eastAsia="zh-CN"/>
        </w:rPr>
        <w:t>Huawei, Ericsson</w:t>
      </w:r>
      <w:r>
        <w:rPr>
          <w:rFonts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March 2017</w:t>
      </w:r>
      <w:r>
        <w:rPr>
          <w:rFonts w:hint="eastAsia"/>
          <w:lang w:eastAsia="zh-CN"/>
        </w:rPr>
        <w:t>.</w:t>
      </w:r>
    </w:p>
    <w:p w:rsidR="005E5BB1" w:rsidRDefault="005E5BB1" w:rsidP="005E5BB1">
      <w:pPr>
        <w:pStyle w:val="References"/>
        <w:numPr>
          <w:ilvl w:val="0"/>
          <w:numId w:val="30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RP-17</w:t>
      </w:r>
      <w:r w:rsidRPr="00D91CD7">
        <w:rPr>
          <w:rFonts w:eastAsiaTheme="minorEastAsia"/>
          <w:lang w:eastAsia="zh-CN"/>
        </w:rPr>
        <w:t>1451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 w:rsidRPr="00D91CD7">
        <w:rPr>
          <w:rFonts w:eastAsiaTheme="minorEastAsia"/>
          <w:lang w:eastAsia="zh-CN"/>
        </w:rPr>
        <w:t>Revision of SI: Study on self-evaluation towards IMT-2020 submission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 w:rsidRPr="00D91CD7">
        <w:rPr>
          <w:rFonts w:eastAsiaTheme="minorEastAsia"/>
          <w:lang w:eastAsia="zh-CN"/>
        </w:rPr>
        <w:t>Huawei, Ericsson, Telecom Italia</w:t>
      </w:r>
      <w:r>
        <w:rPr>
          <w:rFonts w:eastAsiaTheme="minorEastAsia" w:hint="eastAsia"/>
          <w:lang w:eastAsia="zh-CN"/>
        </w:rPr>
        <w:t>, June 2017.</w:t>
      </w:r>
    </w:p>
    <w:p w:rsidR="00D21DBC" w:rsidRPr="005E5BB1" w:rsidRDefault="00D21DBC" w:rsidP="00D21DBC">
      <w:pPr>
        <w:rPr>
          <w:lang w:val="en-US"/>
        </w:rPr>
      </w:pPr>
    </w:p>
    <w:sectPr w:rsidR="00D21DBC" w:rsidRPr="005E5BB1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962" w:rsidRDefault="00F41962">
      <w:pPr>
        <w:spacing w:after="0"/>
      </w:pPr>
      <w:r>
        <w:separator/>
      </w:r>
    </w:p>
  </w:endnote>
  <w:endnote w:type="continuationSeparator" w:id="0">
    <w:p w:rsidR="00F41962" w:rsidRDefault="00F419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altName w:val="微软雅黑"/>
    <w:charset w:val="86"/>
    <w:family w:val="swiss"/>
    <w:pitch w:val="variable"/>
    <w:sig w:usb0="80000287" w:usb1="28CF3C52" w:usb2="00000016" w:usb3="00000000" w:csb0="0004001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962" w:rsidRDefault="00F41962">
      <w:pPr>
        <w:spacing w:after="0"/>
      </w:pPr>
      <w:r>
        <w:separator/>
      </w:r>
    </w:p>
  </w:footnote>
  <w:footnote w:type="continuationSeparator" w:id="0">
    <w:p w:rsidR="00F41962" w:rsidRDefault="00F4196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894D8B">
      <w:fldChar w:fldCharType="begin"/>
    </w:r>
    <w:r>
      <w:instrText>PAGE</w:instrText>
    </w:r>
    <w:r w:rsidR="00894D8B">
      <w:fldChar w:fldCharType="separate"/>
    </w:r>
    <w:r>
      <w:t>4</w:t>
    </w:r>
    <w:r w:rsidR="00894D8B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4pt;height:23.6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2"/>
  </w:num>
  <w:num w:numId="3">
    <w:abstractNumId w:val="30"/>
  </w:num>
  <w:num w:numId="4">
    <w:abstractNumId w:val="21"/>
  </w:num>
  <w:num w:numId="5">
    <w:abstractNumId w:val="9"/>
  </w:num>
  <w:num w:numId="6">
    <w:abstractNumId w:val="28"/>
  </w:num>
  <w:num w:numId="7">
    <w:abstractNumId w:val="13"/>
  </w:num>
  <w:num w:numId="8">
    <w:abstractNumId w:val="23"/>
  </w:num>
  <w:num w:numId="9">
    <w:abstractNumId w:val="12"/>
  </w:num>
  <w:num w:numId="10">
    <w:abstractNumId w:val="7"/>
  </w:num>
  <w:num w:numId="11">
    <w:abstractNumId w:val="29"/>
  </w:num>
  <w:num w:numId="12">
    <w:abstractNumId w:val="6"/>
  </w:num>
  <w:num w:numId="13">
    <w:abstractNumId w:val="26"/>
  </w:num>
  <w:num w:numId="14">
    <w:abstractNumId w:val="24"/>
  </w:num>
  <w:num w:numId="15">
    <w:abstractNumId w:val="5"/>
  </w:num>
  <w:num w:numId="16">
    <w:abstractNumId w:val="18"/>
  </w:num>
  <w:num w:numId="17">
    <w:abstractNumId w:val="10"/>
  </w:num>
  <w:num w:numId="18">
    <w:abstractNumId w:val="4"/>
  </w:num>
  <w:num w:numId="19">
    <w:abstractNumId w:val="20"/>
  </w:num>
  <w:num w:numId="20">
    <w:abstractNumId w:val="33"/>
  </w:num>
  <w:num w:numId="21">
    <w:abstractNumId w:val="27"/>
  </w:num>
  <w:num w:numId="22">
    <w:abstractNumId w:val="32"/>
  </w:num>
  <w:num w:numId="23">
    <w:abstractNumId w:val="11"/>
  </w:num>
  <w:num w:numId="24">
    <w:abstractNumId w:val="17"/>
  </w:num>
  <w:num w:numId="25">
    <w:abstractNumId w:val="2"/>
  </w:num>
  <w:num w:numId="26">
    <w:abstractNumId w:val="3"/>
  </w:num>
  <w:num w:numId="27">
    <w:abstractNumId w:val="14"/>
  </w:num>
  <w:num w:numId="28">
    <w:abstractNumId w:val="1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31"/>
  </w:num>
  <w:num w:numId="35">
    <w:abstractNumId w:val="8"/>
  </w:num>
  <w:num w:numId="36">
    <w:abstractNumId w:val="25"/>
  </w:num>
  <w:num w:numId="3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379E"/>
    <w:rsid w:val="00004CCA"/>
    <w:rsid w:val="00006C84"/>
    <w:rsid w:val="00017B4A"/>
    <w:rsid w:val="00021B7C"/>
    <w:rsid w:val="0003268A"/>
    <w:rsid w:val="00037BB3"/>
    <w:rsid w:val="00044BBA"/>
    <w:rsid w:val="00046AF4"/>
    <w:rsid w:val="00055A80"/>
    <w:rsid w:val="00057BFE"/>
    <w:rsid w:val="000603EC"/>
    <w:rsid w:val="00065605"/>
    <w:rsid w:val="00066D08"/>
    <w:rsid w:val="000731F9"/>
    <w:rsid w:val="0008120D"/>
    <w:rsid w:val="00082972"/>
    <w:rsid w:val="0008557B"/>
    <w:rsid w:val="00086CCB"/>
    <w:rsid w:val="000959FC"/>
    <w:rsid w:val="000A06C6"/>
    <w:rsid w:val="000A43F6"/>
    <w:rsid w:val="000B4AB6"/>
    <w:rsid w:val="000B5987"/>
    <w:rsid w:val="000B6378"/>
    <w:rsid w:val="000B76A0"/>
    <w:rsid w:val="000C40C2"/>
    <w:rsid w:val="000D5DAD"/>
    <w:rsid w:val="000F5FBC"/>
    <w:rsid w:val="000F625A"/>
    <w:rsid w:val="00107DD1"/>
    <w:rsid w:val="00115A71"/>
    <w:rsid w:val="00120111"/>
    <w:rsid w:val="00127EF7"/>
    <w:rsid w:val="001310E5"/>
    <w:rsid w:val="00132E56"/>
    <w:rsid w:val="00142499"/>
    <w:rsid w:val="001504D1"/>
    <w:rsid w:val="00152161"/>
    <w:rsid w:val="00152589"/>
    <w:rsid w:val="00156015"/>
    <w:rsid w:val="00160576"/>
    <w:rsid w:val="00160C03"/>
    <w:rsid w:val="00167339"/>
    <w:rsid w:val="00173D17"/>
    <w:rsid w:val="00183917"/>
    <w:rsid w:val="001A247C"/>
    <w:rsid w:val="001A529D"/>
    <w:rsid w:val="001B5130"/>
    <w:rsid w:val="001B5C7E"/>
    <w:rsid w:val="001B64C7"/>
    <w:rsid w:val="001D10B0"/>
    <w:rsid w:val="001D28B2"/>
    <w:rsid w:val="001D59E1"/>
    <w:rsid w:val="001D60CF"/>
    <w:rsid w:val="001E2BBB"/>
    <w:rsid w:val="001E37F5"/>
    <w:rsid w:val="001E551A"/>
    <w:rsid w:val="001E786C"/>
    <w:rsid w:val="001F4B30"/>
    <w:rsid w:val="002043D1"/>
    <w:rsid w:val="00214C1D"/>
    <w:rsid w:val="00243BB4"/>
    <w:rsid w:val="0025549D"/>
    <w:rsid w:val="0027034E"/>
    <w:rsid w:val="00271320"/>
    <w:rsid w:val="00275EAB"/>
    <w:rsid w:val="00276D45"/>
    <w:rsid w:val="00281F51"/>
    <w:rsid w:val="002838DD"/>
    <w:rsid w:val="002878C1"/>
    <w:rsid w:val="002A0F30"/>
    <w:rsid w:val="002A25A5"/>
    <w:rsid w:val="002B0AA8"/>
    <w:rsid w:val="002B1A08"/>
    <w:rsid w:val="002E4904"/>
    <w:rsid w:val="002E7509"/>
    <w:rsid w:val="002F7395"/>
    <w:rsid w:val="00302C34"/>
    <w:rsid w:val="00305664"/>
    <w:rsid w:val="00307775"/>
    <w:rsid w:val="0031097D"/>
    <w:rsid w:val="00310B56"/>
    <w:rsid w:val="0031129F"/>
    <w:rsid w:val="0031575A"/>
    <w:rsid w:val="00316599"/>
    <w:rsid w:val="00322F88"/>
    <w:rsid w:val="00324D41"/>
    <w:rsid w:val="00331453"/>
    <w:rsid w:val="00331879"/>
    <w:rsid w:val="003329D3"/>
    <w:rsid w:val="00334471"/>
    <w:rsid w:val="00335B8A"/>
    <w:rsid w:val="00336D45"/>
    <w:rsid w:val="003402B4"/>
    <w:rsid w:val="00343C51"/>
    <w:rsid w:val="00343F4A"/>
    <w:rsid w:val="00350176"/>
    <w:rsid w:val="00351D03"/>
    <w:rsid w:val="00354B69"/>
    <w:rsid w:val="003563C6"/>
    <w:rsid w:val="00375748"/>
    <w:rsid w:val="00376EF4"/>
    <w:rsid w:val="00377796"/>
    <w:rsid w:val="0038466E"/>
    <w:rsid w:val="00386586"/>
    <w:rsid w:val="00386F3F"/>
    <w:rsid w:val="003A0918"/>
    <w:rsid w:val="003A4167"/>
    <w:rsid w:val="003A643D"/>
    <w:rsid w:val="003B78BE"/>
    <w:rsid w:val="003D1C81"/>
    <w:rsid w:val="003D3F94"/>
    <w:rsid w:val="003D77DF"/>
    <w:rsid w:val="0040132D"/>
    <w:rsid w:val="004140AF"/>
    <w:rsid w:val="0041683A"/>
    <w:rsid w:val="004170B2"/>
    <w:rsid w:val="00420032"/>
    <w:rsid w:val="004426E6"/>
    <w:rsid w:val="004532E8"/>
    <w:rsid w:val="00455928"/>
    <w:rsid w:val="00457837"/>
    <w:rsid w:val="0046622E"/>
    <w:rsid w:val="00470D97"/>
    <w:rsid w:val="00485B09"/>
    <w:rsid w:val="004933D3"/>
    <w:rsid w:val="004A2ACF"/>
    <w:rsid w:val="004A5965"/>
    <w:rsid w:val="004B078F"/>
    <w:rsid w:val="004B204A"/>
    <w:rsid w:val="004B4B03"/>
    <w:rsid w:val="004B6885"/>
    <w:rsid w:val="004C3B9B"/>
    <w:rsid w:val="004D2551"/>
    <w:rsid w:val="004D63FC"/>
    <w:rsid w:val="004E1484"/>
    <w:rsid w:val="004E25D0"/>
    <w:rsid w:val="004E6F90"/>
    <w:rsid w:val="004F249B"/>
    <w:rsid w:val="00504006"/>
    <w:rsid w:val="00511AC2"/>
    <w:rsid w:val="00512ECB"/>
    <w:rsid w:val="00513A1D"/>
    <w:rsid w:val="00516FCC"/>
    <w:rsid w:val="00521F3D"/>
    <w:rsid w:val="00545F4F"/>
    <w:rsid w:val="00546D87"/>
    <w:rsid w:val="00550571"/>
    <w:rsid w:val="00553516"/>
    <w:rsid w:val="00561C34"/>
    <w:rsid w:val="0059371C"/>
    <w:rsid w:val="005938F8"/>
    <w:rsid w:val="00595DA4"/>
    <w:rsid w:val="00597213"/>
    <w:rsid w:val="005A31A7"/>
    <w:rsid w:val="005A4626"/>
    <w:rsid w:val="005A7138"/>
    <w:rsid w:val="005B0B81"/>
    <w:rsid w:val="005B10DA"/>
    <w:rsid w:val="005B272B"/>
    <w:rsid w:val="005B7E38"/>
    <w:rsid w:val="005C379A"/>
    <w:rsid w:val="005C4735"/>
    <w:rsid w:val="005E1E1B"/>
    <w:rsid w:val="005E2701"/>
    <w:rsid w:val="005E2E75"/>
    <w:rsid w:val="005E3E34"/>
    <w:rsid w:val="005E4EC3"/>
    <w:rsid w:val="005E5BB1"/>
    <w:rsid w:val="005E5F57"/>
    <w:rsid w:val="005F2D7E"/>
    <w:rsid w:val="005F6997"/>
    <w:rsid w:val="00616A4F"/>
    <w:rsid w:val="006318E6"/>
    <w:rsid w:val="006510CE"/>
    <w:rsid w:val="00660AB2"/>
    <w:rsid w:val="00662226"/>
    <w:rsid w:val="00685AA9"/>
    <w:rsid w:val="0069006E"/>
    <w:rsid w:val="0069029A"/>
    <w:rsid w:val="00690C35"/>
    <w:rsid w:val="006A7ED5"/>
    <w:rsid w:val="006B2261"/>
    <w:rsid w:val="006C06FA"/>
    <w:rsid w:val="006D3D91"/>
    <w:rsid w:val="006D6B31"/>
    <w:rsid w:val="006E2887"/>
    <w:rsid w:val="006F0005"/>
    <w:rsid w:val="006F3CF9"/>
    <w:rsid w:val="006F5B7E"/>
    <w:rsid w:val="0071292C"/>
    <w:rsid w:val="00713C9B"/>
    <w:rsid w:val="007223F3"/>
    <w:rsid w:val="007261AE"/>
    <w:rsid w:val="00727A68"/>
    <w:rsid w:val="00731963"/>
    <w:rsid w:val="00732349"/>
    <w:rsid w:val="007345A0"/>
    <w:rsid w:val="00740D24"/>
    <w:rsid w:val="00744BEB"/>
    <w:rsid w:val="00744DEC"/>
    <w:rsid w:val="00746D6C"/>
    <w:rsid w:val="00747B4F"/>
    <w:rsid w:val="00764199"/>
    <w:rsid w:val="007658BC"/>
    <w:rsid w:val="0076742D"/>
    <w:rsid w:val="00767E30"/>
    <w:rsid w:val="00772380"/>
    <w:rsid w:val="00776563"/>
    <w:rsid w:val="00780189"/>
    <w:rsid w:val="007871A3"/>
    <w:rsid w:val="00795C0C"/>
    <w:rsid w:val="007A589B"/>
    <w:rsid w:val="007A5FE4"/>
    <w:rsid w:val="007B2D1D"/>
    <w:rsid w:val="007B3D30"/>
    <w:rsid w:val="007C5916"/>
    <w:rsid w:val="007C7224"/>
    <w:rsid w:val="007D3505"/>
    <w:rsid w:val="007E2005"/>
    <w:rsid w:val="007F4445"/>
    <w:rsid w:val="007F4484"/>
    <w:rsid w:val="007F534C"/>
    <w:rsid w:val="00805611"/>
    <w:rsid w:val="00807C4F"/>
    <w:rsid w:val="00810B18"/>
    <w:rsid w:val="00811C31"/>
    <w:rsid w:val="00813B47"/>
    <w:rsid w:val="00814A22"/>
    <w:rsid w:val="00823825"/>
    <w:rsid w:val="00846120"/>
    <w:rsid w:val="0085260A"/>
    <w:rsid w:val="00860428"/>
    <w:rsid w:val="00862946"/>
    <w:rsid w:val="00874A5A"/>
    <w:rsid w:val="00877061"/>
    <w:rsid w:val="00883439"/>
    <w:rsid w:val="00883D4C"/>
    <w:rsid w:val="00890FE5"/>
    <w:rsid w:val="00891221"/>
    <w:rsid w:val="00894D8B"/>
    <w:rsid w:val="00894DE0"/>
    <w:rsid w:val="008954F3"/>
    <w:rsid w:val="008A6329"/>
    <w:rsid w:val="008B3F4D"/>
    <w:rsid w:val="008B73C3"/>
    <w:rsid w:val="008C7858"/>
    <w:rsid w:val="008D0984"/>
    <w:rsid w:val="008D152D"/>
    <w:rsid w:val="008D1B9D"/>
    <w:rsid w:val="008D392E"/>
    <w:rsid w:val="008D6A2C"/>
    <w:rsid w:val="008D76E8"/>
    <w:rsid w:val="008E02CD"/>
    <w:rsid w:val="008E6350"/>
    <w:rsid w:val="008F3A18"/>
    <w:rsid w:val="00901DBD"/>
    <w:rsid w:val="0091565C"/>
    <w:rsid w:val="00916089"/>
    <w:rsid w:val="009170BB"/>
    <w:rsid w:val="0093443C"/>
    <w:rsid w:val="009374E6"/>
    <w:rsid w:val="009427B5"/>
    <w:rsid w:val="009450AB"/>
    <w:rsid w:val="00946624"/>
    <w:rsid w:val="00952E40"/>
    <w:rsid w:val="00966F48"/>
    <w:rsid w:val="00972D60"/>
    <w:rsid w:val="0097511A"/>
    <w:rsid w:val="00980819"/>
    <w:rsid w:val="00980F19"/>
    <w:rsid w:val="009904C8"/>
    <w:rsid w:val="009928EA"/>
    <w:rsid w:val="0099720A"/>
    <w:rsid w:val="009B0A89"/>
    <w:rsid w:val="009B3E7E"/>
    <w:rsid w:val="009B410B"/>
    <w:rsid w:val="009B5DCB"/>
    <w:rsid w:val="009C250C"/>
    <w:rsid w:val="009C3214"/>
    <w:rsid w:val="009D51AC"/>
    <w:rsid w:val="009E1926"/>
    <w:rsid w:val="009E2150"/>
    <w:rsid w:val="009E2FEF"/>
    <w:rsid w:val="009E7C64"/>
    <w:rsid w:val="009F28C4"/>
    <w:rsid w:val="009F4014"/>
    <w:rsid w:val="009F67DA"/>
    <w:rsid w:val="00A014CD"/>
    <w:rsid w:val="00A05EA9"/>
    <w:rsid w:val="00A072B7"/>
    <w:rsid w:val="00A13D97"/>
    <w:rsid w:val="00A17D06"/>
    <w:rsid w:val="00A20B33"/>
    <w:rsid w:val="00A23880"/>
    <w:rsid w:val="00A2523F"/>
    <w:rsid w:val="00A32176"/>
    <w:rsid w:val="00A34069"/>
    <w:rsid w:val="00A43455"/>
    <w:rsid w:val="00A508B2"/>
    <w:rsid w:val="00A56A76"/>
    <w:rsid w:val="00A62C65"/>
    <w:rsid w:val="00A6424E"/>
    <w:rsid w:val="00A64627"/>
    <w:rsid w:val="00A6637C"/>
    <w:rsid w:val="00A6737E"/>
    <w:rsid w:val="00A72E13"/>
    <w:rsid w:val="00A9195E"/>
    <w:rsid w:val="00A92D0F"/>
    <w:rsid w:val="00AA05E6"/>
    <w:rsid w:val="00AA1D20"/>
    <w:rsid w:val="00AA709B"/>
    <w:rsid w:val="00AB1523"/>
    <w:rsid w:val="00AB7C73"/>
    <w:rsid w:val="00AD1C1E"/>
    <w:rsid w:val="00AD2D2C"/>
    <w:rsid w:val="00AD53FF"/>
    <w:rsid w:val="00AE0BEE"/>
    <w:rsid w:val="00AE2D33"/>
    <w:rsid w:val="00AF5A3D"/>
    <w:rsid w:val="00AF68F2"/>
    <w:rsid w:val="00B03263"/>
    <w:rsid w:val="00B12CFA"/>
    <w:rsid w:val="00B13601"/>
    <w:rsid w:val="00B17049"/>
    <w:rsid w:val="00B17848"/>
    <w:rsid w:val="00B2725D"/>
    <w:rsid w:val="00B441C2"/>
    <w:rsid w:val="00B45837"/>
    <w:rsid w:val="00B60039"/>
    <w:rsid w:val="00B66BDC"/>
    <w:rsid w:val="00B7251B"/>
    <w:rsid w:val="00B87E97"/>
    <w:rsid w:val="00B91485"/>
    <w:rsid w:val="00B94DE3"/>
    <w:rsid w:val="00B97A50"/>
    <w:rsid w:val="00BA28AF"/>
    <w:rsid w:val="00BA5898"/>
    <w:rsid w:val="00BA5D84"/>
    <w:rsid w:val="00BB2846"/>
    <w:rsid w:val="00BB5E0A"/>
    <w:rsid w:val="00BC2292"/>
    <w:rsid w:val="00BC2E11"/>
    <w:rsid w:val="00BD345B"/>
    <w:rsid w:val="00BD785C"/>
    <w:rsid w:val="00BE27A9"/>
    <w:rsid w:val="00BE4484"/>
    <w:rsid w:val="00BE7259"/>
    <w:rsid w:val="00C00A47"/>
    <w:rsid w:val="00C01A92"/>
    <w:rsid w:val="00C0388C"/>
    <w:rsid w:val="00C0639D"/>
    <w:rsid w:val="00C11111"/>
    <w:rsid w:val="00C111CA"/>
    <w:rsid w:val="00C117A7"/>
    <w:rsid w:val="00C14F3A"/>
    <w:rsid w:val="00C23EAA"/>
    <w:rsid w:val="00C24B4D"/>
    <w:rsid w:val="00C30754"/>
    <w:rsid w:val="00C3219E"/>
    <w:rsid w:val="00C50BDA"/>
    <w:rsid w:val="00C56BAE"/>
    <w:rsid w:val="00C615F4"/>
    <w:rsid w:val="00C72E56"/>
    <w:rsid w:val="00C761DA"/>
    <w:rsid w:val="00C80795"/>
    <w:rsid w:val="00C855F4"/>
    <w:rsid w:val="00C94BBE"/>
    <w:rsid w:val="00CA22C6"/>
    <w:rsid w:val="00CB632F"/>
    <w:rsid w:val="00CC16A8"/>
    <w:rsid w:val="00CC1FAC"/>
    <w:rsid w:val="00CD3522"/>
    <w:rsid w:val="00CD7684"/>
    <w:rsid w:val="00CE24ED"/>
    <w:rsid w:val="00CE322E"/>
    <w:rsid w:val="00CF076F"/>
    <w:rsid w:val="00CF2C76"/>
    <w:rsid w:val="00CF2D4E"/>
    <w:rsid w:val="00CF5CB5"/>
    <w:rsid w:val="00D0043E"/>
    <w:rsid w:val="00D01654"/>
    <w:rsid w:val="00D064A8"/>
    <w:rsid w:val="00D0716C"/>
    <w:rsid w:val="00D07655"/>
    <w:rsid w:val="00D10795"/>
    <w:rsid w:val="00D138C0"/>
    <w:rsid w:val="00D21DBC"/>
    <w:rsid w:val="00D243B4"/>
    <w:rsid w:val="00D25AB1"/>
    <w:rsid w:val="00D2621F"/>
    <w:rsid w:val="00D277F0"/>
    <w:rsid w:val="00D307CD"/>
    <w:rsid w:val="00D330B3"/>
    <w:rsid w:val="00D37F3A"/>
    <w:rsid w:val="00D4629C"/>
    <w:rsid w:val="00D51C33"/>
    <w:rsid w:val="00D52C81"/>
    <w:rsid w:val="00D54FA4"/>
    <w:rsid w:val="00D616DE"/>
    <w:rsid w:val="00D75434"/>
    <w:rsid w:val="00D773EF"/>
    <w:rsid w:val="00D84F8C"/>
    <w:rsid w:val="00D904E7"/>
    <w:rsid w:val="00D92349"/>
    <w:rsid w:val="00DA2A78"/>
    <w:rsid w:val="00DA3F88"/>
    <w:rsid w:val="00DA51DB"/>
    <w:rsid w:val="00DB3707"/>
    <w:rsid w:val="00DC4E1D"/>
    <w:rsid w:val="00DC6833"/>
    <w:rsid w:val="00DD44E5"/>
    <w:rsid w:val="00DD5505"/>
    <w:rsid w:val="00DD5F7D"/>
    <w:rsid w:val="00DE3DDC"/>
    <w:rsid w:val="00DF5F79"/>
    <w:rsid w:val="00E02319"/>
    <w:rsid w:val="00E0252A"/>
    <w:rsid w:val="00E03FA2"/>
    <w:rsid w:val="00E11604"/>
    <w:rsid w:val="00E11D02"/>
    <w:rsid w:val="00E12DC9"/>
    <w:rsid w:val="00E16C04"/>
    <w:rsid w:val="00E17E4E"/>
    <w:rsid w:val="00E20A88"/>
    <w:rsid w:val="00E255CB"/>
    <w:rsid w:val="00E311C0"/>
    <w:rsid w:val="00E31C7D"/>
    <w:rsid w:val="00E33BB1"/>
    <w:rsid w:val="00E35277"/>
    <w:rsid w:val="00E3749B"/>
    <w:rsid w:val="00E46E11"/>
    <w:rsid w:val="00E512D4"/>
    <w:rsid w:val="00E532C5"/>
    <w:rsid w:val="00E54E84"/>
    <w:rsid w:val="00E67408"/>
    <w:rsid w:val="00E71546"/>
    <w:rsid w:val="00E76EC7"/>
    <w:rsid w:val="00E77C75"/>
    <w:rsid w:val="00E8574D"/>
    <w:rsid w:val="00E9257D"/>
    <w:rsid w:val="00E942B4"/>
    <w:rsid w:val="00EA4328"/>
    <w:rsid w:val="00EA5230"/>
    <w:rsid w:val="00EA6D53"/>
    <w:rsid w:val="00EB1292"/>
    <w:rsid w:val="00EB1ED4"/>
    <w:rsid w:val="00EB3BDF"/>
    <w:rsid w:val="00EC1415"/>
    <w:rsid w:val="00EC54BC"/>
    <w:rsid w:val="00ED0C01"/>
    <w:rsid w:val="00ED1A5C"/>
    <w:rsid w:val="00ED2B75"/>
    <w:rsid w:val="00EE085D"/>
    <w:rsid w:val="00EE1731"/>
    <w:rsid w:val="00EE44CB"/>
    <w:rsid w:val="00EE6639"/>
    <w:rsid w:val="00EE7702"/>
    <w:rsid w:val="00EF02C8"/>
    <w:rsid w:val="00EF6990"/>
    <w:rsid w:val="00F02966"/>
    <w:rsid w:val="00F03B2B"/>
    <w:rsid w:val="00F155F5"/>
    <w:rsid w:val="00F211B4"/>
    <w:rsid w:val="00F224C5"/>
    <w:rsid w:val="00F22DE4"/>
    <w:rsid w:val="00F25B33"/>
    <w:rsid w:val="00F277C6"/>
    <w:rsid w:val="00F35D5A"/>
    <w:rsid w:val="00F41320"/>
    <w:rsid w:val="00F41962"/>
    <w:rsid w:val="00F47212"/>
    <w:rsid w:val="00F5008D"/>
    <w:rsid w:val="00F50728"/>
    <w:rsid w:val="00F56049"/>
    <w:rsid w:val="00F707CF"/>
    <w:rsid w:val="00F744A5"/>
    <w:rsid w:val="00F76D10"/>
    <w:rsid w:val="00F77CAD"/>
    <w:rsid w:val="00F84C56"/>
    <w:rsid w:val="00F90758"/>
    <w:rsid w:val="00F95023"/>
    <w:rsid w:val="00FA3177"/>
    <w:rsid w:val="00FA31AA"/>
    <w:rsid w:val="00FB1F95"/>
    <w:rsid w:val="00FC5749"/>
    <w:rsid w:val="00FD12A1"/>
    <w:rsid w:val="00FE357B"/>
    <w:rsid w:val="00FE5116"/>
    <w:rsid w:val="00FE7FDC"/>
    <w:rsid w:val="00FF132C"/>
    <w:rsid w:val="00FF36AD"/>
    <w:rsid w:val="00FF4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qFormat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nhideWhenUsed/>
    <w:qFormat/>
    <w:rsid w:val="00F47212"/>
  </w:style>
  <w:style w:type="character" w:customStyle="1" w:styleId="Char">
    <w:name w:val="批注文字 Char"/>
    <w:basedOn w:val="a0"/>
    <w:link w:val="ad"/>
    <w:qFormat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qFormat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umlev1">
    <w:name w:val="enumlev1"/>
    <w:basedOn w:val="a"/>
    <w:link w:val="enumlev1Char"/>
    <w:qFormat/>
    <w:rsid w:val="00386586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paragraph" w:customStyle="1" w:styleId="Tabletext">
    <w:name w:val="Table_text"/>
    <w:basedOn w:val="a"/>
    <w:link w:val="TabletextChar"/>
    <w:qFormat/>
    <w:rsid w:val="0038658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eastAsia="en-US"/>
    </w:rPr>
  </w:style>
  <w:style w:type="paragraph" w:customStyle="1" w:styleId="Tablehead">
    <w:name w:val="Table_head"/>
    <w:basedOn w:val="a"/>
    <w:link w:val="TableheadChar"/>
    <w:qFormat/>
    <w:rsid w:val="0038658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No">
    <w:name w:val="Table_No"/>
    <w:basedOn w:val="a"/>
    <w:next w:val="a"/>
    <w:link w:val="TableNoChar"/>
    <w:qFormat/>
    <w:rsid w:val="0038658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Tabletitle">
    <w:name w:val="Table_title"/>
    <w:basedOn w:val="a"/>
    <w:next w:val="Tabletext"/>
    <w:link w:val="TabletitleChar"/>
    <w:qFormat/>
    <w:rsid w:val="0038658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TableNoChar">
    <w:name w:val="Table_No Char"/>
    <w:basedOn w:val="a0"/>
    <w:link w:val="TableNo"/>
    <w:locked/>
    <w:rsid w:val="00386586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0"/>
    <w:link w:val="Tabletitle"/>
    <w:locked/>
    <w:rsid w:val="00386586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a0"/>
    <w:link w:val="Tablehead"/>
    <w:locked/>
    <w:rsid w:val="00386586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0"/>
    <w:link w:val="Tabletext"/>
    <w:locked/>
    <w:rsid w:val="00386586"/>
    <w:rPr>
      <w:rFonts w:ascii="Times New Roman" w:hAnsi="Times New Roman"/>
      <w:lang w:val="en-GB" w:eastAsia="en-US"/>
    </w:rPr>
  </w:style>
  <w:style w:type="character" w:customStyle="1" w:styleId="enumlev1Char">
    <w:name w:val="enumlev1 Char"/>
    <w:link w:val="enumlev1"/>
    <w:qFormat/>
    <w:locked/>
    <w:rsid w:val="00386586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a"/>
    <w:rsid w:val="00386586"/>
    <w:pPr>
      <w:tabs>
        <w:tab w:val="left" w:pos="1134"/>
        <w:tab w:val="left" w:pos="1871"/>
        <w:tab w:val="left" w:pos="2268"/>
      </w:tabs>
      <w:spacing w:after="0"/>
    </w:pPr>
    <w:rPr>
      <w:lang w:val="en-US" w:eastAsia="ja-JP"/>
    </w:rPr>
  </w:style>
  <w:style w:type="paragraph" w:customStyle="1" w:styleId="Note">
    <w:name w:val="Note"/>
    <w:basedOn w:val="a"/>
    <w:next w:val="a"/>
    <w:link w:val="NoteChar"/>
    <w:qFormat/>
    <w:rsid w:val="009E2FEF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sz w:val="22"/>
      <w:lang w:eastAsia="en-US"/>
    </w:rPr>
  </w:style>
  <w:style w:type="character" w:customStyle="1" w:styleId="NoteChar">
    <w:name w:val="Note Char"/>
    <w:basedOn w:val="a0"/>
    <w:link w:val="Note"/>
    <w:locked/>
    <w:rsid w:val="009E2FEF"/>
    <w:rPr>
      <w:rFonts w:ascii="Times New Roman" w:hAnsi="Times New Roman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3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D46BB-328C-4C05-A6FF-A722A890E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Nicola</cp:lastModifiedBy>
  <cp:revision>311</cp:revision>
  <cp:lastPrinted>1900-01-01T08:00:00Z</cp:lastPrinted>
  <dcterms:created xsi:type="dcterms:W3CDTF">2017-12-06T09:15:00Z</dcterms:created>
  <dcterms:modified xsi:type="dcterms:W3CDTF">2017-12-11T13:11:00Z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(3)t6Wfqw7Y9RxiCd3ZzDBZLXci1A2brNt5O5dRD6EyoZxkdOvt3epW2mfToYc5fR3F9G8qxpG4
OP3wO5NnHU9SLKWyJuBVLbrtYlxqRR3t7iqIgcX/7XFDkAXewaj3+kc08WCOa96jGDHszsGH
25mXclV/r6mevhQP4lbPI8RWi2zGcdcS21853P3WJPnVmAG0JQgNQZTZU7llRKdI/VrJcoFc
wvQagBlWPwYVcAqng+</vt:lpwstr>
  </property>
  <property fmtid="{D5CDD505-2E9C-101B-9397-08002B2CF9AE}" pid="3" name="_2015_ms_pID_7253431">
    <vt:lpwstr>x4dz3iCNRVABhea3X9cXirokx7+phr00DFulIrxmqcq2RDdWeKBTgF
gtfUe0xOd6+jytbsq1hGqnBuSJ6ppG83DrLEPbOpnCbx8LEq0zLkVTaM1dBa2P56jrx7l+uw
7nf+st86bGXm56zgq6lYVsw2/Id525KQXpdrzD41PXIOCl75Q/ewMuhRS5TtcIfkrGF54saY
qp0fjKAjlMkjs0v5BSElreOEie10R9uzN+CF</vt:lpwstr>
  </property>
  <property fmtid="{D5CDD505-2E9C-101B-9397-08002B2CF9AE}" pid="4" name="_2015_ms_pID_7253432">
    <vt:lpwstr>E5LAdnmDLBqL7b/+dPFS0TE=</vt:lpwstr>
  </property>
  <property fmtid="{D5CDD505-2E9C-101B-9397-08002B2CF9AE}" pid="5" name="MTWinEqns">
    <vt:bool>true</vt:bool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1512997885</vt:lpwstr>
  </property>
</Properties>
</file>